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0D4D40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D4D40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0D4D40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77777777" w:rsidR="000D4D40" w:rsidRPr="00C017DF" w:rsidRDefault="000D4D40" w:rsidP="005F040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0D4D40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9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D4D40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69" w:type="dxa"/>
          </w:tcPr>
          <w:p w14:paraId="13EA01F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0D4D40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7777777" w:rsidR="000D4D40" w:rsidRPr="00C017DF" w:rsidRDefault="007933D7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CD7CAC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22F44CDD" w14:textId="77777777" w:rsidR="00355845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355845" w:rsidRPr="00EB31B3" w14:paraId="3D287AD9" w14:textId="77777777" w:rsidTr="003F5B3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11356F1D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612F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12403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10F5C0F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54B848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9D8DE9" w14:textId="77777777" w:rsidTr="003F5B3A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54FDB31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3CB8405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51947C6C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48761573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7521AAED" w14:textId="77777777" w:rsidR="00355845" w:rsidRPr="00BF1A80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A7313F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190E22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0401CC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07AF073A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3559E848" w14:textId="77777777" w:rsidR="00355845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5530D45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D4E102D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46CF65A4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D7B0F8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150EBA48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710D1DA4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              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  <w:r w:rsidRPr="00F92DA8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14:paraId="1F371358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aanvulling voor teams;</w:t>
            </w:r>
          </w:p>
          <w:p w14:paraId="1EEDC6B3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oefeningen met een, twee of drie voltigeurs op het paard</w:t>
            </w:r>
          </w:p>
          <w:p w14:paraId="22EC8F8E" w14:textId="77777777" w:rsidR="00355845" w:rsidRPr="001B0F2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gelijke inbreng van alle voltigeurs, niet teveel gebruiken van een of twee voltigeurs.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84BFBD9" w14:textId="6558E05E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C1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1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0995B0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78C0635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C9EDE0B" w14:textId="77777777" w:rsidTr="003F5B3A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60B4E5A7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16DB309B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71E4643A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61E5EE91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CFE2749" w14:textId="084703F3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3609F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D291888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88BAE1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15B90E29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7760FD47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5EE18A7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0D8928C9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61EE53AD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F0CF795" w14:textId="73C1F87B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C3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2B98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5514B5A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66A67A96" w14:textId="77777777" w:rsidTr="003F5B3A">
        <w:tc>
          <w:tcPr>
            <w:tcW w:w="897" w:type="dxa"/>
            <w:gridSpan w:val="2"/>
            <w:vMerge/>
            <w:shd w:val="clear" w:color="auto" w:fill="auto"/>
          </w:tcPr>
          <w:p w14:paraId="167617F7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4B822A7C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5BA4A30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560EFE10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1835805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57891285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409869C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1E1177" w14:textId="1FB4C3C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0067CD">
              <w:rPr>
                <w:rFonts w:ascii="Helvetica" w:hAnsi="Helvetica" w:cs="Helvetica"/>
                <w:b w:val="0"/>
                <w:sz w:val="18"/>
                <w:szCs w:val="18"/>
              </w:rPr>
              <w:t>30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0E1D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F34C64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1BBE31E4" w14:textId="77777777" w:rsidR="00412994" w:rsidRPr="00412994" w:rsidRDefault="00412994" w:rsidP="00412994">
      <w:pPr>
        <w:rPr>
          <w:vanish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73"/>
        <w:gridCol w:w="3260"/>
        <w:gridCol w:w="1134"/>
      </w:tblGrid>
      <w:tr w:rsidR="000B6590" w:rsidRPr="00AE02E5" w14:paraId="7D3F7183" w14:textId="77777777" w:rsidTr="00D75386">
        <w:tc>
          <w:tcPr>
            <w:tcW w:w="2347" w:type="dxa"/>
            <w:shd w:val="clear" w:color="auto" w:fill="auto"/>
            <w:vAlign w:val="center"/>
          </w:tcPr>
          <w:p w14:paraId="6A8CA575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733" w:type="dxa"/>
            <w:gridSpan w:val="2"/>
            <w:shd w:val="clear" w:color="auto" w:fill="auto"/>
          </w:tcPr>
          <w:p w14:paraId="30B46B19" w14:textId="77777777" w:rsidR="000B6590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D5FA6" w14:textId="77777777" w:rsidR="002C75D6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B144F" w14:textId="77777777" w:rsidR="002C75D6" w:rsidRPr="00AE02E5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D6EC99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90" w:rsidRPr="00AE02E5" w14:paraId="20E7C98E" w14:textId="77777777" w:rsidTr="002C75D6">
        <w:trPr>
          <w:gridBefore w:val="2"/>
          <w:wBefore w:w="4820" w:type="dxa"/>
        </w:trPr>
        <w:tc>
          <w:tcPr>
            <w:tcW w:w="3260" w:type="dxa"/>
            <w:shd w:val="clear" w:color="auto" w:fill="auto"/>
            <w:vAlign w:val="center"/>
          </w:tcPr>
          <w:p w14:paraId="05F296D2" w14:textId="77777777" w:rsidR="002C75D6" w:rsidRDefault="002C75D6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09CE1" w14:textId="77777777" w:rsidR="000B6590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artistiek</w:t>
            </w:r>
          </w:p>
          <w:p w14:paraId="34DF2C1F" w14:textId="77777777" w:rsidR="000B6590" w:rsidRPr="00AE02E5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AC6691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79BFB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319C81C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CAD85A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7F1E986F" w:rsidR="00227773" w:rsidRPr="00AC5736" w:rsidRDefault="000F0A0E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1049" style="position:absolute;z-index:25165824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1048" style="position:absolute;z-index:251658241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F174F">
      <w:headerReference w:type="default" r:id="rId11"/>
      <w:footerReference w:type="even" r:id="rId12"/>
      <w:footerReference w:type="default" r:id="rId13"/>
      <w:pgSz w:w="11906" w:h="16838"/>
      <w:pgMar w:top="1871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20988" w14:textId="77777777" w:rsidR="00D46C38" w:rsidRDefault="00D46C38">
      <w:r>
        <w:separator/>
      </w:r>
    </w:p>
  </w:endnote>
  <w:endnote w:type="continuationSeparator" w:id="0">
    <w:p w14:paraId="69D437A3" w14:textId="77777777" w:rsidR="00D46C38" w:rsidRDefault="00D46C38">
      <w:r>
        <w:continuationSeparator/>
      </w:r>
    </w:p>
  </w:endnote>
  <w:endnote w:type="continuationNotice" w:id="1">
    <w:p w14:paraId="4A60DBFD" w14:textId="77777777" w:rsidR="00127298" w:rsidRDefault="00127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FF64" w14:textId="46F608DE" w:rsidR="00AF7F5E" w:rsidRPr="00F34FAB" w:rsidRDefault="00621F45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4C43" w14:textId="77777777" w:rsidR="00D46C38" w:rsidRDefault="00D46C38">
      <w:r>
        <w:separator/>
      </w:r>
    </w:p>
  </w:footnote>
  <w:footnote w:type="continuationSeparator" w:id="0">
    <w:p w14:paraId="31DE5FB6" w14:textId="77777777" w:rsidR="00D46C38" w:rsidRDefault="00D46C38">
      <w:r>
        <w:continuationSeparator/>
      </w:r>
    </w:p>
  </w:footnote>
  <w:footnote w:type="continuationNotice" w:id="1">
    <w:p w14:paraId="72B2B5F0" w14:textId="77777777" w:rsidR="00127298" w:rsidRDefault="001272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65D7D8D0" w:rsidR="0050736E" w:rsidRPr="00D436E8" w:rsidRDefault="0006041F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2.65pt;margin-top:0;width:81.55pt;height:70.95pt;z-index:-251658238;visibility:visible" wrapcoords="-169 0 -169 21430 21600 21430 21600 0 -169 0">
          <v:imagedata r:id="rId1" o:title=""/>
          <w10:wrap type="tight"/>
        </v:shape>
      </w:pict>
    </w:r>
  </w:p>
  <w:p w14:paraId="04CABB79" w14:textId="27EAD751" w:rsidR="0050736E" w:rsidRPr="00D436E8" w:rsidRDefault="0006041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2051" style="position:absolute;left:0;text-align:left;z-index:251658241;visibility:visible;mso-wrap-distance-top:-3e-5mm;mso-wrap-distance-bottom:-3e-5mm;mso-width-relative:margin;mso-height-relative:margin" from="20.4pt,69.95pt" to="505.1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6pt;margin-top:5.9pt;width:378pt;height:58.75pt;z-index:251658240;mso-wrap-edited:f" wrapcoords="0 0 21600 0 21600 21600 0 21600 0 0" filled="f" stroked="f">
          <v:fill o:detectmouseclick="t"/>
          <v:textbox style="mso-next-textbox:#_x0000_s2049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B8E8FD7" w14:textId="7F8592CF" w:rsidR="000D4D40" w:rsidRPr="00D7052B" w:rsidRDefault="00921A96" w:rsidP="000D4D4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  <w:r w:rsidR="00F92DA8"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DA30B3">
                  <w:rPr>
                    <w:rFonts w:ascii="Arial" w:hAnsi="Arial" w:cs="Arial"/>
                    <w:b/>
                    <w:sz w:val="22"/>
                    <w:szCs w:val="22"/>
                  </w:rPr>
                  <w:t>ZZ</w:t>
                </w:r>
              </w:p>
              <w:p w14:paraId="0731046C" w14:textId="77777777" w:rsidR="00B678EA" w:rsidRPr="00D7052B" w:rsidRDefault="00B678EA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10"/>
  </w:num>
  <w:num w:numId="3" w16cid:durableId="1738164055">
    <w:abstractNumId w:val="3"/>
  </w:num>
  <w:num w:numId="4" w16cid:durableId="247161242">
    <w:abstractNumId w:val="14"/>
  </w:num>
  <w:num w:numId="5" w16cid:durableId="486631695">
    <w:abstractNumId w:val="12"/>
  </w:num>
  <w:num w:numId="6" w16cid:durableId="970943758">
    <w:abstractNumId w:val="11"/>
  </w:num>
  <w:num w:numId="7" w16cid:durableId="2060282220">
    <w:abstractNumId w:val="6"/>
  </w:num>
  <w:num w:numId="8" w16cid:durableId="876820912">
    <w:abstractNumId w:val="5"/>
  </w:num>
  <w:num w:numId="9" w16cid:durableId="1651057062">
    <w:abstractNumId w:val="13"/>
  </w:num>
  <w:num w:numId="10" w16cid:durableId="216280596">
    <w:abstractNumId w:val="7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9"/>
  </w:num>
  <w:num w:numId="13" w16cid:durableId="1993755958">
    <w:abstractNumId w:val="0"/>
  </w:num>
  <w:num w:numId="14" w16cid:durableId="1435979008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yI1j9bNnICkSQhfXuHB1LRDJ8egGbm7K+WL2JArxBAhcXjF+shn2U1xJFSnHmWMG67PFn7ViWFYDVA4FFNLy9w==" w:salt="pEkZBu3mmuVQA0cTxhKvvg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67CD"/>
    <w:rsid w:val="00007C58"/>
    <w:rsid w:val="000257E2"/>
    <w:rsid w:val="00034ADF"/>
    <w:rsid w:val="0006041F"/>
    <w:rsid w:val="000A2B7F"/>
    <w:rsid w:val="000B4204"/>
    <w:rsid w:val="000B6590"/>
    <w:rsid w:val="000C51B1"/>
    <w:rsid w:val="000D4D40"/>
    <w:rsid w:val="000E7734"/>
    <w:rsid w:val="000F0A0E"/>
    <w:rsid w:val="000F6D88"/>
    <w:rsid w:val="00124764"/>
    <w:rsid w:val="00127298"/>
    <w:rsid w:val="00183678"/>
    <w:rsid w:val="00192B98"/>
    <w:rsid w:val="00195C12"/>
    <w:rsid w:val="001A302E"/>
    <w:rsid w:val="001A5483"/>
    <w:rsid w:val="00227773"/>
    <w:rsid w:val="0023302A"/>
    <w:rsid w:val="00241CFC"/>
    <w:rsid w:val="00254188"/>
    <w:rsid w:val="00255C21"/>
    <w:rsid w:val="00261787"/>
    <w:rsid w:val="002715D6"/>
    <w:rsid w:val="002A32DF"/>
    <w:rsid w:val="002C75D6"/>
    <w:rsid w:val="002F2142"/>
    <w:rsid w:val="00303FD8"/>
    <w:rsid w:val="003159C1"/>
    <w:rsid w:val="00323E77"/>
    <w:rsid w:val="00345FC5"/>
    <w:rsid w:val="00347475"/>
    <w:rsid w:val="00355845"/>
    <w:rsid w:val="0036368D"/>
    <w:rsid w:val="00365959"/>
    <w:rsid w:val="003747C1"/>
    <w:rsid w:val="003943FF"/>
    <w:rsid w:val="00395EFA"/>
    <w:rsid w:val="003E3299"/>
    <w:rsid w:val="004024FA"/>
    <w:rsid w:val="00403C13"/>
    <w:rsid w:val="00412994"/>
    <w:rsid w:val="00416FCE"/>
    <w:rsid w:val="00457E1B"/>
    <w:rsid w:val="00482264"/>
    <w:rsid w:val="00487D43"/>
    <w:rsid w:val="0050736E"/>
    <w:rsid w:val="005441DD"/>
    <w:rsid w:val="0054511E"/>
    <w:rsid w:val="005538BF"/>
    <w:rsid w:val="00576C2F"/>
    <w:rsid w:val="00580B78"/>
    <w:rsid w:val="005C1E53"/>
    <w:rsid w:val="005F0400"/>
    <w:rsid w:val="00607135"/>
    <w:rsid w:val="00607938"/>
    <w:rsid w:val="00615814"/>
    <w:rsid w:val="00621F45"/>
    <w:rsid w:val="00694F4A"/>
    <w:rsid w:val="006A314F"/>
    <w:rsid w:val="006B7AE8"/>
    <w:rsid w:val="006C07D3"/>
    <w:rsid w:val="006E36AA"/>
    <w:rsid w:val="007010ED"/>
    <w:rsid w:val="00704D6A"/>
    <w:rsid w:val="00717D6B"/>
    <w:rsid w:val="007420F9"/>
    <w:rsid w:val="00744A50"/>
    <w:rsid w:val="00750623"/>
    <w:rsid w:val="00755941"/>
    <w:rsid w:val="00755CEB"/>
    <w:rsid w:val="00786B44"/>
    <w:rsid w:val="007933D7"/>
    <w:rsid w:val="007A7FD7"/>
    <w:rsid w:val="007B4170"/>
    <w:rsid w:val="007C17C6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B35CE"/>
    <w:rsid w:val="008D0AEE"/>
    <w:rsid w:val="008D2D3B"/>
    <w:rsid w:val="0090196A"/>
    <w:rsid w:val="00905120"/>
    <w:rsid w:val="00921A96"/>
    <w:rsid w:val="009A0B8C"/>
    <w:rsid w:val="009B7B35"/>
    <w:rsid w:val="009C10CF"/>
    <w:rsid w:val="009C26C5"/>
    <w:rsid w:val="009C3EBC"/>
    <w:rsid w:val="009D7208"/>
    <w:rsid w:val="009E7E14"/>
    <w:rsid w:val="009F174F"/>
    <w:rsid w:val="00A00732"/>
    <w:rsid w:val="00A25FA7"/>
    <w:rsid w:val="00A30C1B"/>
    <w:rsid w:val="00A33E3E"/>
    <w:rsid w:val="00A55E2A"/>
    <w:rsid w:val="00A65EEC"/>
    <w:rsid w:val="00A81890"/>
    <w:rsid w:val="00AB0061"/>
    <w:rsid w:val="00AB3BC5"/>
    <w:rsid w:val="00AC3BFC"/>
    <w:rsid w:val="00AC5736"/>
    <w:rsid w:val="00AE02E5"/>
    <w:rsid w:val="00AE7556"/>
    <w:rsid w:val="00AF374B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E7837"/>
    <w:rsid w:val="00BF1144"/>
    <w:rsid w:val="00C017DF"/>
    <w:rsid w:val="00C5793A"/>
    <w:rsid w:val="00CB4A65"/>
    <w:rsid w:val="00CE3281"/>
    <w:rsid w:val="00CF5B5D"/>
    <w:rsid w:val="00D06639"/>
    <w:rsid w:val="00D12510"/>
    <w:rsid w:val="00D277FB"/>
    <w:rsid w:val="00D436E8"/>
    <w:rsid w:val="00D46C38"/>
    <w:rsid w:val="00D7052B"/>
    <w:rsid w:val="00D75386"/>
    <w:rsid w:val="00D85F9B"/>
    <w:rsid w:val="00DA30B3"/>
    <w:rsid w:val="00DA5D3F"/>
    <w:rsid w:val="00DB7EF0"/>
    <w:rsid w:val="00DE0686"/>
    <w:rsid w:val="00E47173"/>
    <w:rsid w:val="00E629A9"/>
    <w:rsid w:val="00E67316"/>
    <w:rsid w:val="00E80E79"/>
    <w:rsid w:val="00EA7502"/>
    <w:rsid w:val="00EB6FC9"/>
    <w:rsid w:val="00F0669A"/>
    <w:rsid w:val="00F26A9E"/>
    <w:rsid w:val="00F34FAB"/>
    <w:rsid w:val="00F50A2A"/>
    <w:rsid w:val="00F804C1"/>
    <w:rsid w:val="00F92DA8"/>
    <w:rsid w:val="00FB4AD6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F69F22B-942F-4134-A4A3-D63CC5A03381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811006f-1c16-41b7-b921-4a643f9d9ecc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e7f54076-5645-4b12-91ec-c3d4a8cb9c6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317A4-6A39-4A55-9AFF-050D5892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protocol-kur-artistiek-teams-b-l-m-z-zz-junioren-2022</vt:lpstr>
    </vt:vector>
  </TitlesOfParts>
  <Company>KNHS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5</cp:revision>
  <cp:lastPrinted>2012-11-20T13:45:00Z</cp:lastPrinted>
  <dcterms:created xsi:type="dcterms:W3CDTF">2025-01-23T12:03:00Z</dcterms:created>
  <dcterms:modified xsi:type="dcterms:W3CDTF">2025-01-23T12:05:00Z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